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F97EF4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F10B3A">
        <w:rPr>
          <w:b/>
          <w:lang w:val="en-GB"/>
        </w:rPr>
        <w:t xml:space="preserve"> 22-G008-25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  <w:shd w:val="clear" w:color="auto" w:fill="auto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  <w:shd w:val="clear" w:color="auto" w:fill="auto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3256200" w14:textId="0A85CCED" w:rsidR="00F17236" w:rsidRPr="00A83773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24/09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45B2B4FE" w14:textId="77777777" w:rsidTr="00E33E48">
        <w:tc>
          <w:tcPr>
            <w:tcW w:w="4673" w:type="dxa"/>
            <w:shd w:val="clear" w:color="auto" w:fill="auto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D0937E8" w14:textId="591DAD9E" w:rsidR="00F17236" w:rsidRPr="00A83773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F17236">
              <w:rPr>
                <w:rFonts w:ascii="Calibri" w:hAnsi="Calibri"/>
                <w:szCs w:val="20"/>
              </w:rPr>
              <w:t xml:space="preserve">/25 </w:t>
            </w:r>
          </w:p>
        </w:tc>
      </w:tr>
      <w:tr w:rsidR="00F17236" w:rsidRPr="00A83773" w14:paraId="1FDA9F26" w14:textId="77777777" w:rsidTr="00E33E48">
        <w:tc>
          <w:tcPr>
            <w:tcW w:w="4673" w:type="dxa"/>
            <w:shd w:val="clear" w:color="auto" w:fill="auto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DBBFCB6" w14:textId="20018257" w:rsidR="00F17236" w:rsidRPr="00A83773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</w:t>
            </w:r>
            <w:r w:rsidR="00F17236">
              <w:rPr>
                <w:rFonts w:ascii="Calibri" w:hAnsi="Calibri"/>
                <w:szCs w:val="20"/>
              </w:rPr>
              <w:t>0/25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F7EAED" w14:textId="64677122" w:rsidR="00F17236" w:rsidRPr="00A83773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</w:t>
            </w:r>
            <w:r w:rsidR="00F17236">
              <w:rPr>
                <w:rFonts w:ascii="Calibri" w:hAnsi="Calibri"/>
                <w:szCs w:val="20"/>
              </w:rPr>
              <w:t>0/25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  <w:shd w:val="clear" w:color="auto" w:fill="auto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8FC177" w14:textId="15263CDF" w:rsidR="00F17236" w:rsidRPr="00A83773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22/10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7AFFF1F4" w14:textId="77777777" w:rsidTr="00E33E48">
        <w:tc>
          <w:tcPr>
            <w:tcW w:w="4673" w:type="dxa"/>
            <w:shd w:val="clear" w:color="auto" w:fill="auto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A91809E" w14:textId="57CFF43C" w:rsidR="00F17236" w:rsidRPr="00A83773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</w:t>
            </w:r>
            <w:r w:rsidR="00F17236">
              <w:rPr>
                <w:rFonts w:ascii="Calibri" w:hAnsi="Calibri"/>
                <w:szCs w:val="20"/>
              </w:rPr>
              <w:t>0/25</w:t>
            </w:r>
          </w:p>
        </w:tc>
      </w:tr>
      <w:tr w:rsidR="00F17236" w:rsidRPr="00A83773" w14:paraId="4E81A97C" w14:textId="77777777" w:rsidTr="00E33E48">
        <w:tc>
          <w:tcPr>
            <w:tcW w:w="4673" w:type="dxa"/>
            <w:shd w:val="clear" w:color="auto" w:fill="auto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D78CDF2" w14:textId="7190D7C2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7/</w:t>
            </w:r>
            <w:r w:rsidR="00F10B3A">
              <w:rPr>
                <w:rFonts w:ascii="Calibri" w:hAnsi="Calibri"/>
                <w:szCs w:val="20"/>
              </w:rPr>
              <w:t>11</w:t>
            </w:r>
            <w:r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83773" w14:paraId="28C6ABB8" w14:textId="77777777" w:rsidTr="00E33E48">
        <w:tc>
          <w:tcPr>
            <w:tcW w:w="4673" w:type="dxa"/>
            <w:shd w:val="clear" w:color="auto" w:fill="auto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05BB1F5" w14:textId="16E4F268" w:rsidR="00F17236" w:rsidRPr="00A83773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11/11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  <w:tr w:rsidR="00F17236" w:rsidRPr="00A33618" w14:paraId="029E8230" w14:textId="77777777" w:rsidTr="00E33E48">
        <w:tc>
          <w:tcPr>
            <w:tcW w:w="4673" w:type="dxa"/>
            <w:shd w:val="clear" w:color="auto" w:fill="auto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9FAB92B" w14:textId="1A168822" w:rsidR="00F17236" w:rsidRPr="00532E97" w:rsidRDefault="00F10B3A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13/11</w:t>
            </w:r>
            <w:r w:rsidR="00F17236">
              <w:rPr>
                <w:rFonts w:ascii="Calibri" w:hAnsi="Calibri"/>
                <w:szCs w:val="20"/>
              </w:rPr>
              <w:t>/25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59C28" w14:textId="77777777" w:rsidR="00C46BF9" w:rsidRDefault="00C46BF9">
      <w:r>
        <w:separator/>
      </w:r>
    </w:p>
  </w:endnote>
  <w:endnote w:type="continuationSeparator" w:id="0">
    <w:p w14:paraId="5AB45213" w14:textId="77777777" w:rsidR="00C46BF9" w:rsidRDefault="00C46BF9">
      <w:r>
        <w:continuationSeparator/>
      </w:r>
    </w:p>
  </w:endnote>
  <w:endnote w:type="continuationNotice" w:id="1">
    <w:p w14:paraId="4A8F94E2" w14:textId="77777777" w:rsidR="00C46BF9" w:rsidRDefault="00C46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949DDD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10B3A">
      <w:rPr>
        <w:noProof/>
      </w:rPr>
      <w:t>2025-09-24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0F861" w14:textId="77777777" w:rsidR="00C46BF9" w:rsidRDefault="00C46BF9">
      <w:r>
        <w:separator/>
      </w:r>
    </w:p>
  </w:footnote>
  <w:footnote w:type="continuationSeparator" w:id="0">
    <w:p w14:paraId="415A7290" w14:textId="77777777" w:rsidR="00C46BF9" w:rsidRDefault="00C46BF9">
      <w:r>
        <w:continuationSeparator/>
      </w:r>
    </w:p>
  </w:footnote>
  <w:footnote w:type="continuationNotice" w:id="1">
    <w:p w14:paraId="371341F8" w14:textId="77777777" w:rsidR="00C46BF9" w:rsidRDefault="00C46B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6BF9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0B3A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7</cp:revision>
  <cp:lastPrinted>2013-10-18T08:32:00Z</cp:lastPrinted>
  <dcterms:created xsi:type="dcterms:W3CDTF">2020-07-06T12:32:00Z</dcterms:created>
  <dcterms:modified xsi:type="dcterms:W3CDTF">2025-09-23T23:01:00Z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